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1D65" w14:textId="77777777" w:rsidR="005D4FFF" w:rsidRPr="00663A9F" w:rsidRDefault="005D4FFF" w:rsidP="005D4FFF">
      <w:pPr>
        <w:rPr>
          <w:rFonts w:ascii="Cambria" w:hAnsi="Cambria"/>
        </w:rPr>
      </w:pPr>
    </w:p>
    <w:p w14:paraId="13828589" w14:textId="77777777" w:rsidR="005D4FFF" w:rsidRPr="00663A9F" w:rsidRDefault="005D4FFF" w:rsidP="005D4FFF">
      <w:pPr>
        <w:rPr>
          <w:rFonts w:ascii="Cambria" w:hAnsi="Cambria"/>
        </w:rPr>
      </w:pPr>
    </w:p>
    <w:p w14:paraId="11498415" w14:textId="77777777" w:rsidR="005D4FFF" w:rsidRPr="00663A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C5CCCA8" w14:textId="291B7C54" w:rsidR="005D4FFF" w:rsidRPr="00663A9F" w:rsidRDefault="00231AAA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63A9F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384883" w:rsidRPr="00663A9F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663A9F">
        <w:rPr>
          <w:rFonts w:ascii="Cambria" w:hAnsi="Cambria"/>
          <w:color w:val="434E7E"/>
          <w:spacing w:val="-1"/>
          <w:sz w:val="40"/>
          <w:szCs w:val="40"/>
        </w:rPr>
        <w:tab/>
      </w:r>
      <w:r w:rsidRPr="00663A9F">
        <w:rPr>
          <w:rFonts w:ascii="Cambria" w:hAnsi="Cambria"/>
          <w:color w:val="434E7E"/>
          <w:spacing w:val="-1"/>
          <w:sz w:val="40"/>
          <w:szCs w:val="40"/>
        </w:rPr>
        <w:t xml:space="preserve">Hold regular recycling and/or donation drives for </w:t>
      </w:r>
      <w:r w:rsidR="00663A9F">
        <w:rPr>
          <w:rFonts w:ascii="Cambria" w:hAnsi="Cambria"/>
          <w:color w:val="434E7E"/>
          <w:spacing w:val="-1"/>
          <w:sz w:val="40"/>
          <w:szCs w:val="40"/>
        </w:rPr>
        <w:t>building occupants</w:t>
      </w:r>
    </w:p>
    <w:p w14:paraId="469D0ABB" w14:textId="6AF70233" w:rsidR="00AA1BA9" w:rsidRPr="00663A9F" w:rsidRDefault="00231AAA" w:rsidP="000C075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663A9F">
        <w:rPr>
          <w:rFonts w:ascii="Cambria" w:hAnsi="Cambria"/>
          <w:iCs/>
          <w:color w:val="B31983"/>
        </w:rPr>
        <w:t>Recycling and donation drives can enhance your sustainability program</w:t>
      </w:r>
      <w:r w:rsidR="00384883" w:rsidRPr="00663A9F">
        <w:rPr>
          <w:rFonts w:ascii="Cambria" w:hAnsi="Cambria"/>
          <w:iCs/>
          <w:color w:val="B31983"/>
        </w:rPr>
        <w:t xml:space="preserve"> beyond the property</w:t>
      </w:r>
      <w:r w:rsidRPr="00663A9F">
        <w:rPr>
          <w:rFonts w:ascii="Cambria" w:hAnsi="Cambria"/>
          <w:iCs/>
          <w:color w:val="B31983"/>
        </w:rPr>
        <w:t>. Potential events include:</w:t>
      </w:r>
    </w:p>
    <w:p w14:paraId="5C67E22F" w14:textId="5736BD02" w:rsidR="00B41281" w:rsidRPr="00663A9F" w:rsidRDefault="00B41281" w:rsidP="000C075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663A9F">
        <w:rPr>
          <w:rFonts w:ascii="Cambria" w:hAnsi="Cambria"/>
          <w:color w:val="B31983"/>
        </w:rPr>
        <w:t>Clothes and household item donations</w:t>
      </w:r>
    </w:p>
    <w:p w14:paraId="0C1E3A9D" w14:textId="69FDD841" w:rsidR="00384883" w:rsidRPr="00663A9F" w:rsidRDefault="00384883" w:rsidP="00663A9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663A9F">
        <w:rPr>
          <w:rFonts w:ascii="Cambria" w:hAnsi="Cambria"/>
          <w:color w:val="B31983"/>
        </w:rPr>
        <w:t>Office/school supplies donations</w:t>
      </w:r>
    </w:p>
    <w:p w14:paraId="4A5E3058" w14:textId="20D8767B" w:rsidR="00B41281" w:rsidRPr="00663A9F" w:rsidRDefault="00B41281" w:rsidP="00231AAA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663A9F">
        <w:rPr>
          <w:rFonts w:ascii="Cambria" w:hAnsi="Cambria"/>
          <w:color w:val="B31983"/>
        </w:rPr>
        <w:t>Food donations</w:t>
      </w:r>
    </w:p>
    <w:p w14:paraId="661AA3A9" w14:textId="77777777" w:rsidR="00384883" w:rsidRPr="00663A9F" w:rsidRDefault="00384883" w:rsidP="00231AAA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663A9F">
        <w:rPr>
          <w:rFonts w:ascii="Cambria" w:hAnsi="Cambria"/>
          <w:color w:val="B31983"/>
        </w:rPr>
        <w:t>E-waste recycling</w:t>
      </w:r>
    </w:p>
    <w:p w14:paraId="4DEF8D39" w14:textId="7E5AC2AA" w:rsidR="00231AAA" w:rsidRPr="00663A9F" w:rsidRDefault="00231AAA" w:rsidP="00231AAA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Answer the questions to earn these points.</w:t>
      </w:r>
    </w:p>
    <w:p w14:paraId="42AC279E" w14:textId="260929A5" w:rsidR="00010012" w:rsidRPr="00663A9F" w:rsidRDefault="00231AAA" w:rsidP="00663A9F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What types of recycling and donation drives did you organize for the property? How often do you plan to hold these drives?</w:t>
      </w:r>
    </w:p>
    <w:p w14:paraId="4B037E8E" w14:textId="597BDCE3" w:rsidR="00010012" w:rsidRPr="00663A9F" w:rsidRDefault="004F3A2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63A9F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8871071" wp14:editId="15DB5DC3">
                <wp:extent cx="6287908" cy="768350"/>
                <wp:effectExtent l="0" t="0" r="17780" b="2159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7908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533E4" w14:textId="77777777" w:rsidR="00010012" w:rsidRPr="00663A9F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87107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5.1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" strokecolor="#d9d9d9">
                <v:textbox style="mso-fit-shape-to-text:t">
                  <w:txbxContent>
                    <w:p w14:paraId="524533E4" w14:textId="77777777" w:rsidR="00010012" w:rsidRPr="00663A9F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1AE4A7" w14:textId="1EA8DE5B" w:rsidR="00010012" w:rsidRPr="00663A9F" w:rsidRDefault="00231AAA" w:rsidP="009D00C0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Describe the reception of and participation in this event.</w:t>
      </w:r>
    </w:p>
    <w:p w14:paraId="50491008" w14:textId="03D43099" w:rsidR="00010012" w:rsidRPr="00663A9F" w:rsidRDefault="004F3A2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63A9F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8871071" wp14:editId="1228C9FD">
                <wp:extent cx="6248152" cy="768350"/>
                <wp:effectExtent l="0" t="0" r="19685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152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15076" w14:textId="77777777" w:rsidR="00231AAA" w:rsidRPr="00663A9F" w:rsidRDefault="00231AAA" w:rsidP="00231AAA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871071" id="Text Box 2" o:spid="_x0000_s1027" type="#_x0000_t202" style="width:492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" strokecolor="#d9d9d9">
                <v:textbox style="mso-fit-shape-to-text:t">
                  <w:txbxContent>
                    <w:p w14:paraId="3D015076" w14:textId="77777777" w:rsidR="00231AAA" w:rsidRPr="00663A9F" w:rsidRDefault="00231AAA" w:rsidP="00231AAA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E8BFB3D" w14:textId="77777777" w:rsidR="00010012" w:rsidRPr="00663A9F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B322F06" w14:textId="06429FEC" w:rsidR="00010012" w:rsidRPr="00663A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63A9F">
        <w:rPr>
          <w:rFonts w:ascii="Cambria" w:hAnsi="Cambria"/>
          <w:color w:val="B31983"/>
        </w:rPr>
        <w:t>Alternative documentation</w:t>
      </w:r>
      <w:r w:rsidRPr="00663A9F">
        <w:rPr>
          <w:rFonts w:ascii="Cambria" w:hAnsi="Cambria"/>
          <w:color w:val="B31983"/>
        </w:rPr>
        <w:br/>
      </w:r>
      <w:r w:rsidRPr="00663A9F">
        <w:rPr>
          <w:rFonts w:ascii="Cambria" w:hAnsi="Cambria"/>
          <w:color w:val="414042"/>
        </w:rPr>
        <w:t>Instead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of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this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form,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you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may</w:t>
      </w:r>
      <w:r w:rsidRPr="00663A9F">
        <w:rPr>
          <w:rFonts w:ascii="Cambria" w:hAnsi="Cambria"/>
          <w:color w:val="414042"/>
          <w:spacing w:val="-4"/>
        </w:rPr>
        <w:t xml:space="preserve"> </w:t>
      </w:r>
      <w:r w:rsidRPr="00663A9F">
        <w:rPr>
          <w:rFonts w:ascii="Cambria" w:hAnsi="Cambria"/>
          <w:color w:val="414042"/>
        </w:rPr>
        <w:t>submit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="00231AAA" w:rsidRPr="00663A9F">
        <w:rPr>
          <w:rFonts w:ascii="Cambria" w:hAnsi="Cambria"/>
          <w:color w:val="434E7E"/>
          <w:spacing w:val="-5"/>
        </w:rPr>
        <w:t>at least one</w:t>
      </w:r>
      <w:r w:rsidR="00231AAA" w:rsidRPr="00663A9F">
        <w:rPr>
          <w:rFonts w:ascii="Cambria" w:hAnsi="Cambria"/>
          <w:color w:val="414042"/>
          <w:spacing w:val="-5"/>
        </w:rPr>
        <w:t xml:space="preserve"> of </w:t>
      </w:r>
      <w:r w:rsidRPr="00663A9F">
        <w:rPr>
          <w:rFonts w:ascii="Cambria" w:hAnsi="Cambria"/>
          <w:color w:val="414042"/>
        </w:rPr>
        <w:t>the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following</w:t>
      </w:r>
      <w:r w:rsidRPr="00663A9F">
        <w:rPr>
          <w:rFonts w:ascii="Cambria" w:hAnsi="Cambria"/>
          <w:color w:val="414042"/>
          <w:spacing w:val="-6"/>
        </w:rPr>
        <w:t xml:space="preserve"> </w:t>
      </w:r>
      <w:r w:rsidRPr="00663A9F">
        <w:rPr>
          <w:rFonts w:ascii="Cambria" w:hAnsi="Cambria"/>
          <w:color w:val="414042"/>
        </w:rPr>
        <w:t>to</w:t>
      </w:r>
      <w:r w:rsidRPr="00663A9F">
        <w:rPr>
          <w:rFonts w:ascii="Cambria" w:hAnsi="Cambria"/>
          <w:color w:val="414042"/>
          <w:spacing w:val="-5"/>
        </w:rPr>
        <w:t xml:space="preserve"> </w:t>
      </w:r>
      <w:r w:rsidRPr="00663A9F">
        <w:rPr>
          <w:rFonts w:ascii="Cambria" w:hAnsi="Cambria"/>
          <w:color w:val="414042"/>
        </w:rPr>
        <w:t>IREM</w:t>
      </w:r>
      <w:r w:rsidR="00991AC9" w:rsidRPr="00663A9F">
        <w:rPr>
          <w:rFonts w:ascii="Cambria" w:hAnsi="Cambria"/>
          <w:color w:val="414042"/>
          <w:vertAlign w:val="superscript"/>
        </w:rPr>
        <w:t>®</w:t>
      </w:r>
      <w:r w:rsidRPr="00663A9F">
        <w:rPr>
          <w:rFonts w:ascii="Cambria" w:hAnsi="Cambria"/>
          <w:color w:val="414042"/>
        </w:rPr>
        <w:t>:</w:t>
      </w:r>
    </w:p>
    <w:p w14:paraId="5E8BFA8C" w14:textId="466E7814" w:rsidR="00231AAA" w:rsidRPr="00663A9F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P</w:t>
      </w:r>
      <w:r w:rsidR="00231AAA" w:rsidRPr="00663A9F">
        <w:rPr>
          <w:rFonts w:ascii="Cambria" w:hAnsi="Cambria"/>
          <w:color w:val="414042"/>
        </w:rPr>
        <w:t>icture of event</w:t>
      </w:r>
    </w:p>
    <w:p w14:paraId="7B701726" w14:textId="77777777" w:rsidR="00B41281" w:rsidRPr="00663A9F" w:rsidRDefault="00B41281" w:rsidP="00B4128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Copy of invitation or promotional piece for an event</w:t>
      </w:r>
    </w:p>
    <w:p w14:paraId="6FE00CEB" w14:textId="7633702A" w:rsidR="00010012" w:rsidRPr="000C0751" w:rsidRDefault="00B41281" w:rsidP="000C075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63A9F">
        <w:rPr>
          <w:rFonts w:ascii="Cambria" w:hAnsi="Cambria"/>
          <w:color w:val="414042"/>
        </w:rPr>
        <w:t>Paragraph describing an event</w:t>
      </w:r>
    </w:p>
    <w:sectPr w:rsidR="00010012" w:rsidRPr="000C0751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9C2C" w14:textId="77777777" w:rsidR="00D94B75" w:rsidRDefault="00D94B75" w:rsidP="005D4FFF">
      <w:r>
        <w:separator/>
      </w:r>
    </w:p>
  </w:endnote>
  <w:endnote w:type="continuationSeparator" w:id="0">
    <w:p w14:paraId="130B5EF2" w14:textId="77777777" w:rsidR="00D94B75" w:rsidRDefault="00D94B7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95BE7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0AB78B55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4B297" w14:textId="77777777" w:rsidR="002738C7" w:rsidRPr="00663A9F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663A9F">
      <w:rPr>
        <w:rFonts w:ascii="Cambria" w:hAnsi="Cambria"/>
        <w:color w:val="414042" w:themeColor="text1"/>
        <w:sz w:val="18"/>
        <w:szCs w:val="18"/>
      </w:rPr>
      <w:fldChar w:fldCharType="begin"/>
    </w:r>
    <w:r w:rsidRPr="00663A9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663A9F">
      <w:rPr>
        <w:rFonts w:ascii="Cambria" w:hAnsi="Cambria"/>
        <w:color w:val="414042" w:themeColor="text1"/>
        <w:sz w:val="18"/>
        <w:szCs w:val="18"/>
      </w:rPr>
      <w:fldChar w:fldCharType="separate"/>
    </w:r>
    <w:r w:rsidRPr="00663A9F">
      <w:rPr>
        <w:rFonts w:ascii="Cambria" w:hAnsi="Cambria"/>
        <w:noProof/>
        <w:color w:val="414042" w:themeColor="text1"/>
        <w:sz w:val="18"/>
        <w:szCs w:val="18"/>
      </w:rPr>
      <w:t>2</w:t>
    </w:r>
    <w:r w:rsidRPr="00663A9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2A741FE7" w14:textId="574A6368" w:rsidR="004B3519" w:rsidRPr="00663A9F" w:rsidRDefault="00663A9F">
    <w:pPr>
      <w:pStyle w:val="Footer"/>
      <w:rPr>
        <w:rFonts w:ascii="Cambria" w:hAnsi="Cambria"/>
        <w:color w:val="414042" w:themeColor="text1"/>
        <w:sz w:val="18"/>
        <w:szCs w:val="18"/>
      </w:rPr>
    </w:pPr>
    <w:r w:rsidRPr="00663A9F">
      <w:rPr>
        <w:rFonts w:ascii="Cambria" w:hAnsi="Cambria"/>
        <w:color w:val="414042" w:themeColor="text1"/>
        <w:sz w:val="18"/>
        <w:szCs w:val="18"/>
      </w:rPr>
      <w:t>v</w:t>
    </w:r>
    <w:r w:rsidR="002738C7" w:rsidRPr="00663A9F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663A9F">
      <w:rPr>
        <w:rFonts w:ascii="Cambria" w:hAnsi="Cambria"/>
        <w:color w:val="414042" w:themeColor="text1"/>
        <w:sz w:val="18"/>
        <w:szCs w:val="18"/>
      </w:rPr>
      <w:t>4</w:t>
    </w:r>
    <w:r w:rsidR="002738C7" w:rsidRPr="00663A9F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A8A19" w14:textId="77777777" w:rsidR="00D94B75" w:rsidRDefault="00D94B75" w:rsidP="005D4FFF">
      <w:r>
        <w:separator/>
      </w:r>
    </w:p>
  </w:footnote>
  <w:footnote w:type="continuationSeparator" w:id="0">
    <w:p w14:paraId="4FC7ACE7" w14:textId="77777777" w:rsidR="00D94B75" w:rsidRDefault="00D94B7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CDDF" w14:textId="77777777" w:rsidR="005D4FFF" w:rsidRDefault="005D4FFF">
    <w:pPr>
      <w:pStyle w:val="Header"/>
    </w:pPr>
  </w:p>
  <w:p w14:paraId="15A5AA1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D086" w14:textId="5DF35214" w:rsidR="005D4FFF" w:rsidRDefault="004F3A2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ABEF61A" wp14:editId="793414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F5A38"/>
    <w:multiLevelType w:val="multilevel"/>
    <w:tmpl w:val="BFD62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6175086"/>
    <w:multiLevelType w:val="multilevel"/>
    <w:tmpl w:val="0E90F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60"/>
    <w:rsid w:val="00010012"/>
    <w:rsid w:val="00086140"/>
    <w:rsid w:val="000C0751"/>
    <w:rsid w:val="000C6757"/>
    <w:rsid w:val="000E0E67"/>
    <w:rsid w:val="00231AAA"/>
    <w:rsid w:val="002738C7"/>
    <w:rsid w:val="00384883"/>
    <w:rsid w:val="004B3519"/>
    <w:rsid w:val="004D2BD7"/>
    <w:rsid w:val="004F3A21"/>
    <w:rsid w:val="0050005D"/>
    <w:rsid w:val="005D4FFF"/>
    <w:rsid w:val="005E5EE1"/>
    <w:rsid w:val="00663A9F"/>
    <w:rsid w:val="007024ED"/>
    <w:rsid w:val="00786C48"/>
    <w:rsid w:val="008F4D93"/>
    <w:rsid w:val="00932E4F"/>
    <w:rsid w:val="009742CA"/>
    <w:rsid w:val="00991AC9"/>
    <w:rsid w:val="009C24C6"/>
    <w:rsid w:val="009D00C0"/>
    <w:rsid w:val="00AA1BA9"/>
    <w:rsid w:val="00AE2D60"/>
    <w:rsid w:val="00B41281"/>
    <w:rsid w:val="00D94B75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55580"/>
  <w15:chartTrackingRefBased/>
  <w15:docId w15:val="{60EB4A3F-EB41-4E1D-A492-B0EFCF68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W2KU7HSAZS44-1164448980-378076</_dlc_DocId>
    <_dlc_DocIdUrl xmlns="61977ac2-6d7e-4442-ac93-4e718c87e895">
      <Url>https://iremorg.sharepoint.com/sites/Shared/_layouts/15/DocIdRedir.aspx?ID=W2KU7HSAZS44-1164448980-378076</Url>
      <Description>W2KU7HSAZS44-1164448980-378076</Description>
    </_dlc_DocIdUrl>
  </documentManagement>
</p:properties>
</file>

<file path=customXml/itemProps1.xml><?xml version="1.0" encoding="utf-8"?>
<ds:datastoreItem xmlns:ds="http://schemas.openxmlformats.org/officeDocument/2006/customXml" ds:itemID="{EF1BBA53-38E1-4B82-9507-8E571B94E208}"/>
</file>

<file path=customXml/itemProps2.xml><?xml version="1.0" encoding="utf-8"?>
<ds:datastoreItem xmlns:ds="http://schemas.openxmlformats.org/officeDocument/2006/customXml" ds:itemID="{8DAE3C82-ABEF-4F9D-B0E5-E33CD7CC44F9}"/>
</file>

<file path=customXml/itemProps3.xml><?xml version="1.0" encoding="utf-8"?>
<ds:datastoreItem xmlns:ds="http://schemas.openxmlformats.org/officeDocument/2006/customXml" ds:itemID="{61680928-0AB2-411A-A3CC-C197EDA884B1}"/>
</file>

<file path=customXml/itemProps4.xml><?xml version="1.0" encoding="utf-8"?>
<ds:datastoreItem xmlns:ds="http://schemas.openxmlformats.org/officeDocument/2006/customXml" ds:itemID="{B636CF78-12BF-4FFD-AA2F-CD9AB0AD942E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2021-01-22T15:25:00Z</dcterms:created>
  <dcterms:modified xsi:type="dcterms:W3CDTF">2021-06-08T21:39:00Z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881800</vt:r8>
  </property>
  <property fmtid="{D5CDD505-2E9C-101B-9397-08002B2CF9AE}" pid="4" name="_dlc_DocIdItemGuid">
    <vt:lpwstr>a0affdfa-64b0-5c5c-b0c1-ff2c9f6d19c5</vt:lpwstr>
  </property>
</Properties>
</file>